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A8C0D" w14:textId="2AC8DB48" w:rsidR="00F90331" w:rsidRDefault="00F90331" w:rsidP="00F903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WYKE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(fl.1483)</w:t>
      </w:r>
    </w:p>
    <w:p w14:paraId="769126B4" w14:textId="755DAD73" w:rsidR="00F90331" w:rsidRDefault="00F90331" w:rsidP="00F903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Bindon, Devon.</w:t>
      </w:r>
    </w:p>
    <w:p w14:paraId="593B924F" w14:textId="77777777" w:rsidR="00F90331" w:rsidRDefault="00F90331" w:rsidP="00F903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68B465" w14:textId="77777777" w:rsidR="00F90331" w:rsidRDefault="00F90331" w:rsidP="00F903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DD5C6A" w14:textId="77777777" w:rsidR="00F90331" w:rsidRDefault="00F90331" w:rsidP="00F903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Aug.1483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lands</w:t>
      </w:r>
    </w:p>
    <w:p w14:paraId="0B2EFA32" w14:textId="77777777" w:rsidR="00F90331" w:rsidRDefault="00F90331" w:rsidP="00F903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Joan Pole(q.v.).</w:t>
      </w:r>
    </w:p>
    <w:p w14:paraId="2440FFAC" w14:textId="77777777" w:rsidR="00F90331" w:rsidRDefault="00F90331" w:rsidP="00F90331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6C9D231A" w14:textId="77777777" w:rsidR="00F90331" w:rsidRDefault="00F90331" w:rsidP="00F90331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p.10)</w:t>
      </w:r>
    </w:p>
    <w:p w14:paraId="6358906F" w14:textId="77777777" w:rsidR="00F90331" w:rsidRDefault="00F90331" w:rsidP="00F9033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7A9D30E" w14:textId="77777777" w:rsidR="00F90331" w:rsidRDefault="00F90331" w:rsidP="00F9033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912AD09" w14:textId="77777777" w:rsidR="00F90331" w:rsidRDefault="00F90331" w:rsidP="00F9033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 July 2021</w:t>
      </w:r>
    </w:p>
    <w:p w14:paraId="604ED826" w14:textId="4C84E9CA" w:rsidR="00BA00AB" w:rsidRPr="00F9033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903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646F0" w14:textId="77777777" w:rsidR="00F90331" w:rsidRDefault="00F90331" w:rsidP="009139A6">
      <w:r>
        <w:separator/>
      </w:r>
    </w:p>
  </w:endnote>
  <w:endnote w:type="continuationSeparator" w:id="0">
    <w:p w14:paraId="27201F89" w14:textId="77777777" w:rsidR="00F90331" w:rsidRDefault="00F903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FD6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879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CF2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71913" w14:textId="77777777" w:rsidR="00F90331" w:rsidRDefault="00F90331" w:rsidP="009139A6">
      <w:r>
        <w:separator/>
      </w:r>
    </w:p>
  </w:footnote>
  <w:footnote w:type="continuationSeparator" w:id="0">
    <w:p w14:paraId="668C8727" w14:textId="77777777" w:rsidR="00F90331" w:rsidRDefault="00F903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FE1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B28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235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3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FC0A6"/>
  <w15:chartTrackingRefBased/>
  <w15:docId w15:val="{2A413D3F-E3BC-47D6-BF87-75C19C8C0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2021-07-12T10:53:00Z</dcterms:created>
  <dcterms:modified xsi:type="dcterms:W3CDTF">2021-07-12T10:55:00Z</dcterms:modified>
</cp:coreProperties>
</file>